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F22" w:rsidRDefault="00690F22" w:rsidP="00690F22">
      <w:pPr>
        <w:pStyle w:val="NoSpacing"/>
      </w:pPr>
      <w:r>
        <w:rPr>
          <w:u w:val="single"/>
        </w:rPr>
        <w:t xml:space="preserve">John PATHERTON (alias OSTELER)        </w:t>
      </w:r>
      <w:r>
        <w:t>(fl.1503)</w:t>
      </w:r>
    </w:p>
    <w:p w:rsidR="00690F22" w:rsidRDefault="00690F22" w:rsidP="00690F22">
      <w:pPr>
        <w:pStyle w:val="NoSpacing"/>
      </w:pPr>
      <w:r>
        <w:t>of Norwich. Fishmonger.</w:t>
      </w:r>
    </w:p>
    <w:p w:rsidR="00690F22" w:rsidRDefault="00690F22" w:rsidP="00690F22">
      <w:pPr>
        <w:pStyle w:val="NoSpacing"/>
      </w:pPr>
    </w:p>
    <w:p w:rsidR="00690F22" w:rsidRDefault="00690F22" w:rsidP="00690F22">
      <w:pPr>
        <w:pStyle w:val="NoSpacing"/>
      </w:pPr>
    </w:p>
    <w:p w:rsidR="00690F22" w:rsidRDefault="00690F22" w:rsidP="00690F22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690F22" w:rsidRDefault="00690F22" w:rsidP="00690F22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423)</w:t>
      </w:r>
    </w:p>
    <w:p w:rsidR="00690F22" w:rsidRDefault="00690F22" w:rsidP="00690F22">
      <w:pPr>
        <w:pStyle w:val="NoSpacing"/>
      </w:pPr>
    </w:p>
    <w:p w:rsidR="00690F22" w:rsidRDefault="00690F22" w:rsidP="00690F22">
      <w:pPr>
        <w:pStyle w:val="NoSpacing"/>
      </w:pPr>
    </w:p>
    <w:p w:rsidR="00690F22" w:rsidRDefault="00690F22" w:rsidP="00690F22">
      <w:pPr>
        <w:pStyle w:val="NoSpacing"/>
      </w:pPr>
      <w:r>
        <w:t>2 January 2017</w:t>
      </w:r>
    </w:p>
    <w:p w:rsidR="006B2F86" w:rsidRPr="00E71FC3" w:rsidRDefault="00690F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F22" w:rsidRDefault="00690F22" w:rsidP="00E71FC3">
      <w:pPr>
        <w:spacing w:after="0" w:line="240" w:lineRule="auto"/>
      </w:pPr>
      <w:r>
        <w:separator/>
      </w:r>
    </w:p>
  </w:endnote>
  <w:endnote w:type="continuationSeparator" w:id="0">
    <w:p w:rsidR="00690F22" w:rsidRDefault="00690F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F22" w:rsidRDefault="00690F22" w:rsidP="00E71FC3">
      <w:pPr>
        <w:spacing w:after="0" w:line="240" w:lineRule="auto"/>
      </w:pPr>
      <w:r>
        <w:separator/>
      </w:r>
    </w:p>
  </w:footnote>
  <w:footnote w:type="continuationSeparator" w:id="0">
    <w:p w:rsidR="00690F22" w:rsidRDefault="00690F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F22"/>
    <w:rsid w:val="001A7C09"/>
    <w:rsid w:val="00690F2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B2DDC0-3E7F-4174-A999-F1BCD276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690F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2017-01-03T21:57:00Z</dcterms:created>
  <dcterms:modified xsi:type="dcterms:W3CDTF">2017-01-03T21:57:00Z</dcterms:modified>
</cp:coreProperties>
</file>